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E4C" w:rsidRPr="00576E4C" w:rsidRDefault="00576E4C" w:rsidP="00576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contextualSpacing/>
        <w:jc w:val="center"/>
        <w:rPr>
          <w:rFonts w:ascii="Arial" w:hAnsi="Arial" w:cs="Arial"/>
          <w:b/>
          <w:sz w:val="28"/>
          <w:szCs w:val="22"/>
          <w:lang w:val="sl-SI"/>
        </w:rPr>
      </w:pPr>
      <w:r w:rsidRPr="00576E4C">
        <w:rPr>
          <w:rFonts w:ascii="Arial" w:hAnsi="Arial" w:cs="Arial"/>
          <w:b/>
          <w:sz w:val="28"/>
          <w:szCs w:val="22"/>
          <w:lang w:val="sl-SI"/>
        </w:rPr>
        <w:t>IZJAVA O SPREJEMANJU POGOJEV</w:t>
      </w:r>
    </w:p>
    <w:p w:rsidR="00576E4C" w:rsidRPr="00576E4C" w:rsidRDefault="00576E4C" w:rsidP="00576E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l-SI"/>
        </w:rPr>
      </w:pPr>
    </w:p>
    <w:p w:rsidR="00576E4C" w:rsidRPr="00576E4C" w:rsidRDefault="00576E4C" w:rsidP="00576E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l-SI"/>
        </w:rPr>
      </w:pP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permStart w:id="317344382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317344382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   ime in priimek</w:t>
      </w:r>
      <w:r w:rsidR="00181854">
        <w:rPr>
          <w:rFonts w:ascii="Arial" w:hAnsi="Arial" w:cs="Arial"/>
          <w:sz w:val="22"/>
          <w:szCs w:val="22"/>
          <w:lang w:val="sl-SI"/>
        </w:rPr>
        <w:t xml:space="preserve"> / naziv</w:t>
      </w:r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  <w:r w:rsidR="00270A4A">
        <w:rPr>
          <w:rFonts w:ascii="Arial" w:hAnsi="Arial" w:cs="Arial"/>
          <w:sz w:val="22"/>
          <w:szCs w:val="22"/>
          <w:lang w:val="sl-SI"/>
        </w:rPr>
        <w:t xml:space="preserve">ponudnika </w:t>
      </w: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permStart w:id="1089755423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1089755423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 stalno prebivališče </w:t>
      </w:r>
      <w:r w:rsidR="00181854">
        <w:rPr>
          <w:rFonts w:ascii="Arial" w:hAnsi="Arial" w:cs="Arial"/>
          <w:sz w:val="22"/>
          <w:szCs w:val="22"/>
          <w:lang w:val="sl-SI"/>
        </w:rPr>
        <w:t xml:space="preserve">/ sedež </w:t>
      </w:r>
      <w:r w:rsidR="00270A4A">
        <w:rPr>
          <w:rFonts w:ascii="Arial" w:hAnsi="Arial" w:cs="Arial"/>
          <w:sz w:val="22"/>
          <w:szCs w:val="22"/>
          <w:lang w:val="sl-SI"/>
        </w:rPr>
        <w:t xml:space="preserve">ponudnika </w:t>
      </w:r>
      <w:r w:rsidR="00181854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181854" w:rsidRPr="00576E4C" w:rsidRDefault="00181854" w:rsidP="00576E4C">
      <w:pPr>
        <w:rPr>
          <w:rFonts w:ascii="Arial" w:hAnsi="Arial" w:cs="Arial"/>
          <w:sz w:val="22"/>
          <w:szCs w:val="22"/>
          <w:lang w:val="sl-SI"/>
        </w:rPr>
      </w:pPr>
    </w:p>
    <w:p w:rsidR="00576E4C" w:rsidRDefault="00576E4C" w:rsidP="00576E4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sl-SI"/>
        </w:rPr>
      </w:pPr>
    </w:p>
    <w:p w:rsidR="006A5609" w:rsidRDefault="006A5609" w:rsidP="00576E4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sl-SI"/>
        </w:rPr>
      </w:pPr>
    </w:p>
    <w:p w:rsidR="007A2D47" w:rsidRPr="007A2D47" w:rsidRDefault="007A2D47" w:rsidP="007A2D47">
      <w:pPr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 xml:space="preserve">Pod </w:t>
      </w:r>
      <w:proofErr w:type="spellStart"/>
      <w:r w:rsidRPr="007A2D47">
        <w:rPr>
          <w:rFonts w:ascii="Arial" w:hAnsi="Arial" w:cs="Arial"/>
          <w:sz w:val="22"/>
          <w:szCs w:val="22"/>
        </w:rPr>
        <w:t>kazensko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7A2D47">
        <w:rPr>
          <w:rFonts w:ascii="Arial" w:hAnsi="Arial" w:cs="Arial"/>
          <w:sz w:val="22"/>
          <w:szCs w:val="22"/>
        </w:rPr>
        <w:t>materialno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2D47">
        <w:rPr>
          <w:rFonts w:ascii="Arial" w:hAnsi="Arial" w:cs="Arial"/>
          <w:sz w:val="22"/>
          <w:szCs w:val="22"/>
        </w:rPr>
        <w:t>odgovornostjo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2D47">
        <w:rPr>
          <w:rFonts w:ascii="Arial" w:hAnsi="Arial" w:cs="Arial"/>
          <w:sz w:val="22"/>
          <w:szCs w:val="22"/>
        </w:rPr>
        <w:t>izjavljam</w:t>
      </w:r>
      <w:proofErr w:type="spellEnd"/>
      <w:r w:rsidRPr="007A2D47">
        <w:rPr>
          <w:rFonts w:ascii="Arial" w:hAnsi="Arial" w:cs="Arial"/>
          <w:sz w:val="22"/>
          <w:szCs w:val="22"/>
        </w:rPr>
        <w:t>, da:</w:t>
      </w:r>
    </w:p>
    <w:p w:rsidR="007A2D47" w:rsidRPr="00181854" w:rsidRDefault="007A2D47" w:rsidP="00181854">
      <w:pPr>
        <w:pStyle w:val="ListParagraph"/>
        <w:numPr>
          <w:ilvl w:val="0"/>
          <w:numId w:val="20"/>
        </w:numPr>
        <w:spacing w:after="160"/>
        <w:jc w:val="both"/>
      </w:pPr>
      <w:r w:rsidRPr="00181854">
        <w:t xml:space="preserve">mi je kot </w:t>
      </w:r>
      <w:r w:rsidR="00270A4A">
        <w:t xml:space="preserve">ponudniku </w:t>
      </w:r>
      <w:r w:rsidRPr="00181854">
        <w:t xml:space="preserve">znana vsebina </w:t>
      </w:r>
      <w:r w:rsidR="00270A4A">
        <w:t>namere o sklenitvi neposredne pogodbe t</w:t>
      </w:r>
      <w:r w:rsidR="00181854" w:rsidRPr="00181854">
        <w:t>er</w:t>
      </w:r>
      <w:r w:rsidR="00181854" w:rsidRPr="00181854">
        <w:rPr>
          <w:lang w:val="en-SI"/>
        </w:rPr>
        <w:t xml:space="preserve"> </w:t>
      </w:r>
      <w:r w:rsidR="00181854" w:rsidRPr="00181854">
        <w:rPr>
          <w:lang w:val="en-US"/>
        </w:rPr>
        <w:t xml:space="preserve">da </w:t>
      </w:r>
      <w:proofErr w:type="spellStart"/>
      <w:r w:rsidR="00181854" w:rsidRPr="00181854">
        <w:rPr>
          <w:lang w:val="en-SI"/>
        </w:rPr>
        <w:t>sem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seznanjen</w:t>
      </w:r>
      <w:proofErr w:type="spellEnd"/>
      <w:r w:rsidR="00181854" w:rsidRPr="00181854">
        <w:rPr>
          <w:lang w:val="en-SI"/>
        </w:rPr>
        <w:t xml:space="preserve"> z </w:t>
      </w:r>
      <w:proofErr w:type="spellStart"/>
      <w:r w:rsidR="00181854" w:rsidRPr="00181854">
        <w:rPr>
          <w:lang w:val="en-SI"/>
        </w:rPr>
        <w:t>vsemi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pogoji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270A4A">
        <w:rPr>
          <w:lang w:val="en-US"/>
        </w:rPr>
        <w:t>namere</w:t>
      </w:r>
      <w:proofErr w:type="spellEnd"/>
      <w:r w:rsidR="00270A4A">
        <w:rPr>
          <w:lang w:val="en-US"/>
        </w:rPr>
        <w:t xml:space="preserve"> </w:t>
      </w:r>
      <w:r w:rsidR="00181854" w:rsidRPr="00181854">
        <w:rPr>
          <w:lang w:val="en-SI"/>
        </w:rPr>
        <w:t xml:space="preserve">in z </w:t>
      </w:r>
      <w:proofErr w:type="spellStart"/>
      <w:r w:rsidR="00181854" w:rsidRPr="00181854">
        <w:rPr>
          <w:lang w:val="en-SI"/>
        </w:rPr>
        <w:t>njimi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soglašam</w:t>
      </w:r>
      <w:proofErr w:type="spellEnd"/>
      <w:r w:rsidR="00181854">
        <w:rPr>
          <w:lang w:val="en-US"/>
        </w:rPr>
        <w:t xml:space="preserve">, </w:t>
      </w:r>
    </w:p>
    <w:p w:rsidR="007A2D47" w:rsidRPr="00270A4A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 xml:space="preserve">mi </w:t>
      </w:r>
      <w:r w:rsidRPr="00270A4A">
        <w:t>je stanje premičnine v naravi poznano,</w:t>
      </w:r>
    </w:p>
    <w:p w:rsid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270A4A">
        <w:t>sem seznanjen s tem, da se bo pogodba sklenila na način videno–kupljeno</w:t>
      </w:r>
      <w:r w:rsidR="00726F4D">
        <w:t>–odpeljano</w:t>
      </w:r>
      <w:r w:rsidRPr="00270A4A">
        <w:t>,</w:t>
      </w:r>
    </w:p>
    <w:p w:rsidR="00270A4A" w:rsidRPr="00270A4A" w:rsidRDefault="00270A4A" w:rsidP="00270A4A">
      <w:pPr>
        <w:pStyle w:val="ListParagraph"/>
        <w:numPr>
          <w:ilvl w:val="0"/>
          <w:numId w:val="20"/>
        </w:numPr>
        <w:spacing w:after="160" w:line="259" w:lineRule="auto"/>
        <w:jc w:val="both"/>
      </w:pPr>
      <w:r>
        <w:t xml:space="preserve">bom </w:t>
      </w:r>
      <w:r w:rsidRPr="00270A4A">
        <w:rPr>
          <w:rStyle w:val="t286pc"/>
        </w:rPr>
        <w:t>demontažo</w:t>
      </w:r>
      <w:r>
        <w:rPr>
          <w:rStyle w:val="t286pc"/>
        </w:rPr>
        <w:t xml:space="preserve"> in odvoz nadstrešnice </w:t>
      </w:r>
      <w:r w:rsidRPr="00270A4A">
        <w:rPr>
          <w:rStyle w:val="t286pc"/>
        </w:rPr>
        <w:t>izvaja</w:t>
      </w:r>
      <w:r>
        <w:rPr>
          <w:rStyle w:val="t286pc"/>
        </w:rPr>
        <w:t>l</w:t>
      </w:r>
      <w:r w:rsidRPr="00270A4A">
        <w:rPr>
          <w:rStyle w:val="t286pc"/>
        </w:rPr>
        <w:t xml:space="preserve"> na lastno odgovornost</w:t>
      </w:r>
      <w:r>
        <w:rPr>
          <w:rStyle w:val="t286pc"/>
        </w:rPr>
        <w:t xml:space="preserve">, v lastni režiji in na lastne stroške ter da bom </w:t>
      </w:r>
      <w:r w:rsidRPr="00270A4A">
        <w:rPr>
          <w:rStyle w:val="t286pc"/>
        </w:rPr>
        <w:t>poskrbe</w:t>
      </w:r>
      <w:r>
        <w:rPr>
          <w:rStyle w:val="t286pc"/>
        </w:rPr>
        <w:t xml:space="preserve">l </w:t>
      </w:r>
      <w:r w:rsidRPr="00270A4A">
        <w:rPr>
          <w:rStyle w:val="t286pc"/>
        </w:rPr>
        <w:t>za varnost</w:t>
      </w:r>
      <w:r>
        <w:rPr>
          <w:rStyle w:val="t286pc"/>
        </w:rPr>
        <w:t xml:space="preserve"> pri delu in minimalno oviranje prometa in pešcev, </w:t>
      </w:r>
      <w:r w:rsidRPr="00270A4A">
        <w:rPr>
          <w:rStyle w:val="t286pc"/>
        </w:rPr>
        <w:t xml:space="preserve"> </w:t>
      </w:r>
    </w:p>
    <w:p w:rsidR="00270A4A" w:rsidRPr="00270A4A" w:rsidRDefault="00270A4A" w:rsidP="00270A4A">
      <w:pPr>
        <w:pStyle w:val="ListParagraph"/>
        <w:numPr>
          <w:ilvl w:val="0"/>
          <w:numId w:val="20"/>
        </w:numPr>
        <w:spacing w:after="160" w:line="259" w:lineRule="auto"/>
        <w:jc w:val="both"/>
      </w:pPr>
      <w:r>
        <w:t xml:space="preserve">bom po končani demontaži v celoti </w:t>
      </w:r>
      <w:r w:rsidRPr="00270A4A">
        <w:rPr>
          <w:rStyle w:val="t286pc"/>
        </w:rPr>
        <w:t>počisti</w:t>
      </w:r>
      <w:r>
        <w:rPr>
          <w:rStyle w:val="t286pc"/>
        </w:rPr>
        <w:t xml:space="preserve">l </w:t>
      </w:r>
      <w:r w:rsidRPr="00270A4A">
        <w:rPr>
          <w:rStyle w:val="t286pc"/>
        </w:rPr>
        <w:t xml:space="preserve">lokacijo </w:t>
      </w:r>
      <w:r>
        <w:t>ter lokacijo zapustiti čisto in varno za mimoidoče</w:t>
      </w:r>
      <w:r>
        <w:t>; v primeru nastanka škode, o</w:t>
      </w:r>
      <w:r>
        <w:t>dgovarja</w:t>
      </w:r>
      <w:r>
        <w:t>m</w:t>
      </w:r>
      <w:r>
        <w:t xml:space="preserve"> za vso škodo, ki bi jo med demontažo ali odvozom povzročil na okoliški javni infrastrukturi</w:t>
      </w:r>
      <w:r w:rsidR="003A0E0F">
        <w:t>,</w:t>
      </w:r>
      <w:bookmarkStart w:id="0" w:name="_GoBack"/>
      <w:bookmarkEnd w:id="0"/>
      <w:r>
        <w:t xml:space="preserve"> </w:t>
      </w:r>
      <w:r>
        <w:t xml:space="preserve"> </w:t>
      </w:r>
      <w:r>
        <w:t xml:space="preserve"> </w:t>
      </w:r>
    </w:p>
    <w:p w:rsidR="00E1573D" w:rsidRPr="007A2D47" w:rsidRDefault="007A2D47" w:rsidP="00C5347E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 xml:space="preserve">so vsi v </w:t>
      </w:r>
      <w:r w:rsidR="00E1573D">
        <w:t>ponudbi</w:t>
      </w:r>
      <w:r w:rsidRPr="007A2D47">
        <w:t xml:space="preserve"> navedeni podatki resnični in točni</w:t>
      </w:r>
      <w:r w:rsidR="00E1573D">
        <w:t xml:space="preserve"> </w:t>
      </w:r>
      <w:r w:rsidR="00270A4A">
        <w:t xml:space="preserve">in zanje </w:t>
      </w:r>
      <w:r w:rsidR="00E1573D" w:rsidRPr="00E1573D">
        <w:t xml:space="preserve">prevzemam popolno odgovornost. </w:t>
      </w:r>
    </w:p>
    <w:p w:rsidR="00181854" w:rsidRDefault="00181854" w:rsidP="0018185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270A4A" w:rsidRDefault="00270A4A" w:rsidP="0018185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B7C34" w:rsidRDefault="00EB7C34" w:rsidP="00181854">
      <w:pPr>
        <w:jc w:val="both"/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V </w:t>
      </w:r>
      <w:permStart w:id="1178697087" w:edGrp="everyone"/>
      <w:r w:rsidRPr="00576E4C">
        <w:rPr>
          <w:rFonts w:ascii="Arial" w:hAnsi="Arial" w:cs="Arial"/>
          <w:sz w:val="22"/>
          <w:szCs w:val="22"/>
          <w:lang w:val="sl-SI"/>
        </w:rPr>
        <w:t>____________</w:t>
      </w:r>
      <w:permEnd w:id="1178697087"/>
      <w:r w:rsidRPr="00576E4C">
        <w:rPr>
          <w:rFonts w:ascii="Arial" w:hAnsi="Arial" w:cs="Arial"/>
          <w:sz w:val="22"/>
          <w:szCs w:val="22"/>
          <w:lang w:val="sl-SI"/>
        </w:rPr>
        <w:t xml:space="preserve">, dne </w:t>
      </w:r>
      <w:permStart w:id="1346270057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</w:t>
      </w:r>
      <w:permEnd w:id="1346270057"/>
      <w:r w:rsidRPr="00576E4C">
        <w:rPr>
          <w:rFonts w:ascii="Arial" w:hAnsi="Arial" w:cs="Arial"/>
          <w:sz w:val="22"/>
          <w:szCs w:val="22"/>
          <w:lang w:val="sl-SI"/>
        </w:rPr>
        <w:t xml:space="preserve">                               </w:t>
      </w:r>
    </w:p>
    <w:p w:rsidR="00EB7C34" w:rsidRDefault="00EB7C34" w:rsidP="00EB7C34">
      <w:pPr>
        <w:ind w:left="720"/>
        <w:contextualSpacing/>
        <w:jc w:val="center"/>
        <w:rPr>
          <w:rFonts w:ascii="Arial" w:hAnsi="Arial" w:cs="Arial"/>
          <w:sz w:val="22"/>
          <w:szCs w:val="22"/>
          <w:lang w:val="sl-SI"/>
        </w:rPr>
      </w:pPr>
    </w:p>
    <w:p w:rsidR="00EB7C34" w:rsidRDefault="00EB7C34" w:rsidP="00EB7C34">
      <w:pPr>
        <w:ind w:left="720"/>
        <w:contextualSpacing/>
        <w:jc w:val="center"/>
        <w:rPr>
          <w:rFonts w:ascii="Arial" w:hAnsi="Arial" w:cs="Arial"/>
          <w:sz w:val="22"/>
          <w:szCs w:val="22"/>
          <w:lang w:val="sl-SI"/>
        </w:rPr>
      </w:pPr>
    </w:p>
    <w:p w:rsidR="00EB7C34" w:rsidRPr="00576E4C" w:rsidRDefault="00EB7C34" w:rsidP="00181854">
      <w:pPr>
        <w:ind w:left="720" w:firstLine="1832"/>
        <w:contextualSpacing/>
        <w:jc w:val="center"/>
        <w:rPr>
          <w:rFonts w:ascii="Arial" w:hAnsi="Arial" w:cs="Arial"/>
          <w:sz w:val="22"/>
          <w:szCs w:val="22"/>
          <w:lang w:val="sl-SI"/>
        </w:rPr>
      </w:pPr>
      <w:permStart w:id="1241330269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</w:t>
      </w:r>
    </w:p>
    <w:permEnd w:id="1241330269"/>
    <w:p w:rsidR="00EB7C34" w:rsidRPr="00576E4C" w:rsidRDefault="00EB7C34" w:rsidP="00181854">
      <w:pPr>
        <w:ind w:firstLine="2552"/>
        <w:contextualSpacing/>
        <w:jc w:val="center"/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>(podpis in žig)</w:t>
      </w:r>
    </w:p>
    <w:sectPr w:rsidR="00EB7C34" w:rsidRPr="00576E4C" w:rsidSect="006B20E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426" w:left="1418" w:header="708" w:footer="41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427" w:rsidRDefault="006E4427">
      <w:r>
        <w:separator/>
      </w:r>
    </w:p>
  </w:endnote>
  <w:endnote w:type="continuationSeparator" w:id="0">
    <w:p w:rsidR="006E4427" w:rsidRDefault="006E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C" w:rsidRDefault="00576E4C" w:rsidP="00576E4C">
    <w:pPr>
      <w:pStyle w:val="Footer"/>
      <w:pBdr>
        <w:top w:val="single" w:sz="4" w:space="1" w:color="auto"/>
      </w:pBdr>
      <w:jc w:val="center"/>
      <w:rPr>
        <w:sz w:val="16"/>
        <w:szCs w:val="16"/>
      </w:rPr>
    </w:pPr>
  </w:p>
  <w:p w:rsidR="00F74E1E" w:rsidRPr="0084453F" w:rsidRDefault="00F74E1E" w:rsidP="00F74E1E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r w:rsidRPr="0084453F">
      <w:rPr>
        <w:sz w:val="16"/>
        <w:szCs w:val="16"/>
      </w:rPr>
      <w:t>D</w:t>
    </w:r>
    <w:r>
      <w:rPr>
        <w:sz w:val="16"/>
        <w:szCs w:val="16"/>
      </w:rPr>
      <w:t xml:space="preserve">avčna številka: 61348139  Matična številka: 5874637  </w:t>
    </w:r>
    <w:r w:rsidRPr="0084453F">
      <w:rPr>
        <w:sz w:val="16"/>
        <w:szCs w:val="16"/>
      </w:rPr>
      <w:t>TRR: SI56 01</w:t>
    </w:r>
    <w:r>
      <w:rPr>
        <w:sz w:val="16"/>
        <w:szCs w:val="16"/>
      </w:rPr>
      <w:t>10</w:t>
    </w:r>
    <w:r w:rsidRPr="0084453F">
      <w:rPr>
        <w:sz w:val="16"/>
        <w:szCs w:val="16"/>
      </w:rPr>
      <w:t xml:space="preserve"> </w:t>
    </w:r>
    <w:r>
      <w:rPr>
        <w:sz w:val="16"/>
        <w:szCs w:val="16"/>
      </w:rPr>
      <w:t>00</w:t>
    </w:r>
    <w:r w:rsidRPr="0084453F">
      <w:rPr>
        <w:sz w:val="16"/>
        <w:szCs w:val="16"/>
      </w:rPr>
      <w:t>10 00</w:t>
    </w:r>
    <w:r>
      <w:rPr>
        <w:sz w:val="16"/>
        <w:szCs w:val="16"/>
      </w:rPr>
      <w:t>13</w:t>
    </w:r>
    <w:r w:rsidRPr="0084453F">
      <w:rPr>
        <w:sz w:val="16"/>
        <w:szCs w:val="16"/>
      </w:rPr>
      <w:t xml:space="preserve"> </w:t>
    </w:r>
    <w:r>
      <w:rPr>
        <w:sz w:val="16"/>
        <w:szCs w:val="16"/>
      </w:rPr>
      <w:t>823</w:t>
    </w:r>
  </w:p>
  <w:p w:rsidR="00576E4C" w:rsidRDefault="00576E4C" w:rsidP="00F74E1E">
    <w:pPr>
      <w:pStyle w:val="Footer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022" w:rsidRDefault="006B2022" w:rsidP="0084453F">
    <w:pPr>
      <w:pStyle w:val="Footer"/>
      <w:pBdr>
        <w:top w:val="single" w:sz="4" w:space="1" w:color="auto"/>
      </w:pBdr>
      <w:jc w:val="center"/>
      <w:rPr>
        <w:sz w:val="16"/>
        <w:szCs w:val="16"/>
      </w:rPr>
    </w:pPr>
  </w:p>
  <w:p w:rsidR="00707E9A" w:rsidRPr="00707E9A" w:rsidRDefault="00707E9A" w:rsidP="00576E4C">
    <w:pPr>
      <w:pStyle w:val="Footer"/>
      <w:pBdr>
        <w:top w:val="single" w:sz="4" w:space="1" w:color="auto"/>
      </w:pBdr>
      <w:jc w:val="center"/>
      <w:rPr>
        <w:rFonts w:ascii="Arial Black" w:hAnsi="Arial Black"/>
      </w:rPr>
    </w:pPr>
    <w:r w:rsidRPr="0084453F">
      <w:rPr>
        <w:sz w:val="16"/>
        <w:szCs w:val="16"/>
      </w:rPr>
      <w:t>D</w:t>
    </w:r>
    <w:r w:rsidR="00404640">
      <w:rPr>
        <w:sz w:val="16"/>
        <w:szCs w:val="16"/>
      </w:rPr>
      <w:t xml:space="preserve">avčna številka: </w:t>
    </w:r>
    <w:r w:rsidR="0084453F">
      <w:rPr>
        <w:sz w:val="16"/>
        <w:szCs w:val="16"/>
      </w:rPr>
      <w:t>61348139  Matična številka:</w:t>
    </w:r>
    <w:r w:rsidR="000232AC">
      <w:rPr>
        <w:sz w:val="16"/>
        <w:szCs w:val="16"/>
      </w:rPr>
      <w:t xml:space="preserve"> 5874637  </w:t>
    </w:r>
    <w:r w:rsidRPr="0084453F">
      <w:rPr>
        <w:sz w:val="16"/>
        <w:szCs w:val="16"/>
      </w:rPr>
      <w:t>TRR: SI56</w:t>
    </w:r>
    <w:r w:rsidR="00181854">
      <w:rPr>
        <w:sz w:val="16"/>
        <w:szCs w:val="16"/>
      </w:rPr>
      <w:t xml:space="preserve"> 0110 0010 0013 823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427" w:rsidRDefault="006E4427">
      <w:r>
        <w:separator/>
      </w:r>
    </w:p>
  </w:footnote>
  <w:footnote w:type="continuationSeparator" w:id="0">
    <w:p w:rsidR="006E4427" w:rsidRDefault="006E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39"/>
      <w:gridCol w:w="1134"/>
      <w:gridCol w:w="4037"/>
    </w:tblGrid>
    <w:tr w:rsidR="00576E4C" w:rsidRPr="00660A4A" w:rsidTr="00DE57B7">
      <w:trPr>
        <w:cantSplit/>
      </w:trPr>
      <w:tc>
        <w:tcPr>
          <w:tcW w:w="4039" w:type="dxa"/>
        </w:tcPr>
        <w:p w:rsidR="00576E4C" w:rsidRPr="00660A4A" w:rsidRDefault="00576E4C" w:rsidP="000502E2">
          <w:pPr>
            <w:pStyle w:val="Heading1"/>
            <w:numPr>
              <w:ilvl w:val="0"/>
              <w:numId w:val="0"/>
            </w:numPr>
          </w:pPr>
          <w:r w:rsidRPr="00660A4A">
            <w:t xml:space="preserve">OBČINA VODICE                          </w:t>
          </w:r>
        </w:p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1134" w:type="dxa"/>
          <w:vMerge w:val="restart"/>
        </w:tcPr>
        <w:p w:rsidR="00576E4C" w:rsidRPr="00660A4A" w:rsidRDefault="008C2916" w:rsidP="000502E2">
          <w:pPr>
            <w:rPr>
              <w:rFonts w:ascii="Arial Black" w:hAnsi="Arial Black"/>
              <w:lang w:val="sl-SI"/>
            </w:rPr>
          </w:pPr>
          <w:r w:rsidRPr="00660A4A">
            <w:rPr>
              <w:noProof/>
            </w:rPr>
            <w:drawing>
              <wp:anchor distT="0" distB="0" distL="114300" distR="114300" simplePos="0" relativeHeight="251659776" behindDoc="1" locked="0" layoutInCell="0" allowOverlap="1" wp14:anchorId="5C3026B4" wp14:editId="3E49AC52">
                <wp:simplePos x="0" y="0"/>
                <wp:positionH relativeFrom="column">
                  <wp:posOffset>-44036</wp:posOffset>
                </wp:positionH>
                <wp:positionV relativeFrom="paragraph">
                  <wp:posOffset>6985</wp:posOffset>
                </wp:positionV>
                <wp:extent cx="574040" cy="616585"/>
                <wp:effectExtent l="0" t="0" r="0" b="0"/>
                <wp:wrapTight wrapText="bothSides">
                  <wp:wrapPolygon edited="0">
                    <wp:start x="0" y="0"/>
                    <wp:lineTo x="0" y="20688"/>
                    <wp:lineTo x="20788" y="20688"/>
                    <wp:lineTo x="20788" y="0"/>
                    <wp:lineTo x="0" y="0"/>
                  </wp:wrapPolygon>
                </wp:wrapTight>
                <wp:docPr id="11" name="Slika 2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37" w:type="dxa"/>
        </w:tcPr>
        <w:p w:rsidR="00576E4C" w:rsidRPr="00660A4A" w:rsidRDefault="00576E4C" w:rsidP="000502E2">
          <w:pPr>
            <w:jc w:val="right"/>
            <w:rPr>
              <w:rFonts w:ascii="Arial Black" w:hAnsi="Arial Black"/>
              <w:sz w:val="16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>Kopitarjev trg 1, 1217 Vodice</w:t>
          </w:r>
        </w:p>
        <w:p w:rsidR="00576E4C" w:rsidRPr="00660A4A" w:rsidRDefault="00576E4C" w:rsidP="000502E2">
          <w:pPr>
            <w:jc w:val="right"/>
            <w:rPr>
              <w:rFonts w:ascii="Arial Black" w:hAnsi="Arial Black"/>
              <w:sz w:val="16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>tel: 01/833-26-10</w:t>
          </w:r>
        </w:p>
        <w:p w:rsidR="00576E4C" w:rsidRPr="00660A4A" w:rsidRDefault="00576E4C" w:rsidP="000502E2">
          <w:pPr>
            <w:jc w:val="right"/>
            <w:rPr>
              <w:rFonts w:ascii="Arial Black" w:hAnsi="Arial Black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 xml:space="preserve">                    fax: 01/833-26-30</w:t>
          </w:r>
        </w:p>
      </w:tc>
    </w:tr>
    <w:tr w:rsidR="00576E4C" w:rsidRPr="00660A4A" w:rsidTr="00DE57B7">
      <w:trPr>
        <w:cantSplit/>
      </w:trPr>
      <w:tc>
        <w:tcPr>
          <w:tcW w:w="4039" w:type="dxa"/>
        </w:tcPr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1134" w:type="dxa"/>
          <w:vMerge/>
        </w:tcPr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4037" w:type="dxa"/>
        </w:tcPr>
        <w:p w:rsidR="00576E4C" w:rsidRPr="00660A4A" w:rsidRDefault="003A0E0F" w:rsidP="000502E2">
          <w:pPr>
            <w:pStyle w:val="Footer"/>
            <w:jc w:val="right"/>
            <w:rPr>
              <w:sz w:val="16"/>
              <w:szCs w:val="16"/>
            </w:rPr>
          </w:pPr>
          <w:hyperlink r:id="rId2" w:history="1">
            <w:r w:rsidR="00576E4C" w:rsidRPr="00660A4A">
              <w:rPr>
                <w:rStyle w:val="Hyperlink"/>
                <w:color w:val="auto"/>
                <w:sz w:val="16"/>
                <w:szCs w:val="16"/>
              </w:rPr>
              <w:t>www.vodice.si</w:t>
            </w:r>
          </w:hyperlink>
          <w:r w:rsidR="00576E4C" w:rsidRPr="00660A4A">
            <w:rPr>
              <w:sz w:val="16"/>
              <w:szCs w:val="16"/>
            </w:rPr>
            <w:t xml:space="preserve">                                                                     </w:t>
          </w:r>
          <w:hyperlink r:id="rId3" w:history="1">
            <w:r w:rsidR="00576E4C" w:rsidRPr="00660A4A">
              <w:rPr>
                <w:rStyle w:val="Hyperlink"/>
                <w:color w:val="auto"/>
                <w:sz w:val="16"/>
                <w:szCs w:val="16"/>
              </w:rPr>
              <w:t>obcina@vodice.si</w:t>
            </w:r>
          </w:hyperlink>
          <w:r w:rsidR="00576E4C" w:rsidRPr="00660A4A">
            <w:rPr>
              <w:sz w:val="16"/>
              <w:szCs w:val="16"/>
            </w:rPr>
            <w:t xml:space="preserve"> </w:t>
          </w:r>
        </w:p>
        <w:p w:rsidR="00576E4C" w:rsidRPr="00660A4A" w:rsidRDefault="00576E4C" w:rsidP="000502E2">
          <w:pPr>
            <w:pStyle w:val="Footer"/>
            <w:jc w:val="right"/>
            <w:rPr>
              <w:rFonts w:ascii="Arial Black" w:hAnsi="Arial Black"/>
              <w:sz w:val="14"/>
            </w:rPr>
          </w:pPr>
        </w:p>
      </w:tc>
    </w:tr>
  </w:tbl>
  <w:p w:rsidR="00AD0250" w:rsidRPr="00355049" w:rsidRDefault="00AD0250" w:rsidP="00DE57B7">
    <w:pPr>
      <w:pStyle w:val="NormalWeb"/>
      <w:spacing w:before="0" w:beforeAutospacing="0" w:after="0" w:afterAutospacing="0" w:line="270" w:lineRule="atLeast"/>
      <w:rPr>
        <w:rFonts w:ascii="Arial" w:hAnsi="Arial" w:cs="Arial"/>
        <w:color w:val="353535"/>
        <w:sz w:val="20"/>
        <w:szCs w:val="20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39"/>
      <w:gridCol w:w="1134"/>
      <w:gridCol w:w="4037"/>
    </w:tblGrid>
    <w:tr w:rsidR="000A29F3" w:rsidTr="00DE57B7">
      <w:trPr>
        <w:cantSplit/>
      </w:trPr>
      <w:tc>
        <w:tcPr>
          <w:tcW w:w="4039" w:type="dxa"/>
        </w:tcPr>
        <w:p w:rsidR="000A29F3" w:rsidRPr="00707E9A" w:rsidRDefault="000A29F3">
          <w:pPr>
            <w:pStyle w:val="Heading1"/>
            <w:numPr>
              <w:ilvl w:val="0"/>
              <w:numId w:val="0"/>
            </w:numPr>
          </w:pPr>
          <w:r w:rsidRPr="00707E9A">
            <w:t xml:space="preserve">OBČINA VODICE                          </w:t>
          </w:r>
        </w:p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 w:val="restart"/>
        </w:tcPr>
        <w:p w:rsidR="000A29F3" w:rsidRPr="00707E9A" w:rsidRDefault="008C2916">
          <w:pPr>
            <w:rPr>
              <w:rFonts w:ascii="Arial Black" w:hAnsi="Arial Black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0" allowOverlap="1" wp14:anchorId="14C4B8B9" wp14:editId="59EF4B93">
                <wp:simplePos x="0" y="0"/>
                <wp:positionH relativeFrom="column">
                  <wp:posOffset>-44312</wp:posOffset>
                </wp:positionH>
                <wp:positionV relativeFrom="paragraph">
                  <wp:posOffset>6985</wp:posOffset>
                </wp:positionV>
                <wp:extent cx="574040" cy="616585"/>
                <wp:effectExtent l="0" t="0" r="0" b="0"/>
                <wp:wrapTight wrapText="bothSides">
                  <wp:wrapPolygon edited="0">
                    <wp:start x="0" y="0"/>
                    <wp:lineTo x="0" y="20688"/>
                    <wp:lineTo x="20788" y="20688"/>
                    <wp:lineTo x="20788" y="0"/>
                    <wp:lineTo x="0" y="0"/>
                  </wp:wrapPolygon>
                </wp:wrapTight>
                <wp:docPr id="12" name="Slika 1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37" w:type="dxa"/>
        </w:tcPr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Kopitarjev trg 1, 1217 Vodice</w:t>
          </w:r>
        </w:p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tel: 01/833-26-1</w:t>
          </w:r>
          <w:r w:rsidR="00C87C7E" w:rsidRPr="00707E9A">
            <w:rPr>
              <w:rFonts w:ascii="Arial Black" w:hAnsi="Arial Black"/>
              <w:sz w:val="16"/>
            </w:rPr>
            <w:t>0</w:t>
          </w:r>
        </w:p>
        <w:p w:rsidR="000A29F3" w:rsidRPr="00707E9A" w:rsidRDefault="000A29F3">
          <w:pPr>
            <w:jc w:val="right"/>
            <w:rPr>
              <w:rFonts w:ascii="Arial Black" w:hAnsi="Arial Black"/>
            </w:rPr>
          </w:pPr>
          <w:r w:rsidRPr="00707E9A">
            <w:rPr>
              <w:rFonts w:ascii="Arial Black" w:hAnsi="Arial Black"/>
              <w:sz w:val="16"/>
            </w:rPr>
            <w:t xml:space="preserve">                    fax: 01/833-26-30</w:t>
          </w:r>
        </w:p>
      </w:tc>
    </w:tr>
    <w:tr w:rsidR="000A29F3" w:rsidTr="00DE57B7">
      <w:trPr>
        <w:cantSplit/>
      </w:trPr>
      <w:tc>
        <w:tcPr>
          <w:tcW w:w="4039" w:type="dxa"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4037" w:type="dxa"/>
        </w:tcPr>
        <w:p w:rsidR="000A29F3" w:rsidRPr="00707E9A" w:rsidRDefault="003A0E0F">
          <w:pPr>
            <w:pStyle w:val="Footer"/>
            <w:jc w:val="right"/>
            <w:rPr>
              <w:sz w:val="16"/>
              <w:szCs w:val="16"/>
            </w:rPr>
          </w:pPr>
          <w:hyperlink r:id="rId2" w:history="1">
            <w:r w:rsidR="000A29F3" w:rsidRPr="00707E9A">
              <w:rPr>
                <w:rStyle w:val="Hyperlink"/>
                <w:color w:val="auto"/>
                <w:sz w:val="16"/>
                <w:szCs w:val="16"/>
              </w:rPr>
              <w:t>www.vodice.si</w:t>
            </w:r>
          </w:hyperlink>
          <w:r w:rsidR="000A29F3" w:rsidRPr="00707E9A">
            <w:rPr>
              <w:sz w:val="16"/>
              <w:szCs w:val="16"/>
            </w:rPr>
            <w:t xml:space="preserve">                                                                     </w:t>
          </w:r>
          <w:hyperlink r:id="rId3" w:history="1">
            <w:r w:rsidR="0001598C" w:rsidRPr="00707E9A">
              <w:rPr>
                <w:rStyle w:val="Hyperlink"/>
                <w:color w:val="auto"/>
                <w:sz w:val="16"/>
                <w:szCs w:val="16"/>
              </w:rPr>
              <w:t>obcina@vodice.si</w:t>
            </w:r>
          </w:hyperlink>
          <w:r w:rsidR="0001598C" w:rsidRPr="00707E9A">
            <w:rPr>
              <w:sz w:val="16"/>
              <w:szCs w:val="16"/>
            </w:rPr>
            <w:t xml:space="preserve"> </w:t>
          </w:r>
        </w:p>
        <w:p w:rsidR="000A29F3" w:rsidRPr="00707E9A" w:rsidRDefault="000A29F3">
          <w:pPr>
            <w:pStyle w:val="Footer"/>
            <w:jc w:val="right"/>
            <w:rPr>
              <w:rFonts w:ascii="Arial Black" w:hAnsi="Arial Black"/>
              <w:sz w:val="14"/>
            </w:rPr>
          </w:pPr>
        </w:p>
      </w:tc>
    </w:tr>
  </w:tbl>
  <w:p w:rsidR="000A29F3" w:rsidRDefault="000A29F3" w:rsidP="00181854">
    <w:pPr>
      <w:pStyle w:val="NormalWeb"/>
      <w:spacing w:before="0" w:beforeAutospacing="0" w:after="0" w:afterAutospacing="0" w:line="27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05DC"/>
    <w:multiLevelType w:val="hybridMultilevel"/>
    <w:tmpl w:val="7D2C9FCA"/>
    <w:lvl w:ilvl="0" w:tplc="C614807C">
      <w:start w:val="100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4880"/>
    <w:multiLevelType w:val="hybridMultilevel"/>
    <w:tmpl w:val="4B2064DC"/>
    <w:lvl w:ilvl="0" w:tplc="AAD8A0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633CA"/>
    <w:multiLevelType w:val="hybridMultilevel"/>
    <w:tmpl w:val="4490B274"/>
    <w:lvl w:ilvl="0" w:tplc="B93CA4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01F83"/>
    <w:multiLevelType w:val="multilevel"/>
    <w:tmpl w:val="04240029"/>
    <w:lvl w:ilvl="0">
      <w:start w:val="1"/>
      <w:numFmt w:val="decimal"/>
      <w:pStyle w:val="Heading1"/>
      <w:suff w:val="space"/>
      <w:lvlText w:val="%1. poglavje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start w:val="1"/>
      <w:numFmt w:val="none"/>
      <w:pStyle w:val="Heading4"/>
      <w:suff w:val="nothing"/>
      <w:lvlText w:val=""/>
      <w:lvlJc w:val="left"/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none"/>
      <w:pStyle w:val="Heading6"/>
      <w:suff w:val="nothing"/>
      <w:lvlText w:val="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7" w15:restartNumberingAfterBreak="0">
    <w:nsid w:val="22C474D9"/>
    <w:multiLevelType w:val="multilevel"/>
    <w:tmpl w:val="8220A352"/>
    <w:name w:val="333"/>
    <w:lvl w:ilvl="0">
      <w:start w:val="1"/>
      <w:numFmt w:val="decimal"/>
      <w:pStyle w:val="PlainText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D8F7EF9"/>
    <w:multiLevelType w:val="hybridMultilevel"/>
    <w:tmpl w:val="BEAEC784"/>
    <w:lvl w:ilvl="0" w:tplc="2C263140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8A1EC3"/>
    <w:multiLevelType w:val="hybridMultilevel"/>
    <w:tmpl w:val="923A58AC"/>
    <w:lvl w:ilvl="0" w:tplc="82846FF6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EC3CEF"/>
    <w:multiLevelType w:val="hybridMultilevel"/>
    <w:tmpl w:val="8FBE02A0"/>
    <w:lvl w:ilvl="0" w:tplc="0424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673EF"/>
    <w:multiLevelType w:val="hybridMultilevel"/>
    <w:tmpl w:val="E668A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C1442"/>
    <w:multiLevelType w:val="hybridMultilevel"/>
    <w:tmpl w:val="ACA6DC54"/>
    <w:lvl w:ilvl="0" w:tplc="850C96C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E1B1F"/>
    <w:multiLevelType w:val="hybridMultilevel"/>
    <w:tmpl w:val="75360624"/>
    <w:lvl w:ilvl="0" w:tplc="8B943CFE">
      <w:start w:val="10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247B69"/>
    <w:multiLevelType w:val="multilevel"/>
    <w:tmpl w:val="73BA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EB5733"/>
    <w:multiLevelType w:val="hybridMultilevel"/>
    <w:tmpl w:val="51B02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5D5A85"/>
    <w:multiLevelType w:val="hybridMultilevel"/>
    <w:tmpl w:val="BA6C30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887682"/>
    <w:multiLevelType w:val="hybridMultilevel"/>
    <w:tmpl w:val="B86EF36C"/>
    <w:lvl w:ilvl="0" w:tplc="0424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3E157E6"/>
    <w:multiLevelType w:val="hybridMultilevel"/>
    <w:tmpl w:val="9ACC1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88D83D16">
      <w:start w:val="1"/>
      <w:numFmt w:val="lowerLetter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21060"/>
    <w:multiLevelType w:val="hybridMultilevel"/>
    <w:tmpl w:val="E196F24A"/>
    <w:lvl w:ilvl="0" w:tplc="465A42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1"/>
  </w:num>
  <w:num w:numId="7">
    <w:abstractNumId w:val="5"/>
  </w:num>
  <w:num w:numId="8">
    <w:abstractNumId w:val="2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13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6"/>
  </w:num>
  <w:num w:numId="19">
    <w:abstractNumId w:val="11"/>
  </w:num>
  <w:num w:numId="20">
    <w:abstractNumId w:val="3"/>
  </w:num>
  <w:num w:numId="21">
    <w:abstractNumId w:val="17"/>
  </w:num>
  <w:num w:numId="2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7D"/>
    <w:rsid w:val="0001598C"/>
    <w:rsid w:val="00016740"/>
    <w:rsid w:val="00023288"/>
    <w:rsid w:val="000232AC"/>
    <w:rsid w:val="0003132B"/>
    <w:rsid w:val="00031B1A"/>
    <w:rsid w:val="00034BA5"/>
    <w:rsid w:val="0003556E"/>
    <w:rsid w:val="00043458"/>
    <w:rsid w:val="00050B6E"/>
    <w:rsid w:val="00054D4A"/>
    <w:rsid w:val="000555A3"/>
    <w:rsid w:val="00065657"/>
    <w:rsid w:val="00071A38"/>
    <w:rsid w:val="00073069"/>
    <w:rsid w:val="00085C92"/>
    <w:rsid w:val="00086DD3"/>
    <w:rsid w:val="000A29F3"/>
    <w:rsid w:val="000A43F4"/>
    <w:rsid w:val="000B22FE"/>
    <w:rsid w:val="000B6646"/>
    <w:rsid w:val="000D2553"/>
    <w:rsid w:val="000E4DE7"/>
    <w:rsid w:val="00107B29"/>
    <w:rsid w:val="00121794"/>
    <w:rsid w:val="00156FDC"/>
    <w:rsid w:val="00160E8A"/>
    <w:rsid w:val="00167C2A"/>
    <w:rsid w:val="00170348"/>
    <w:rsid w:val="00181854"/>
    <w:rsid w:val="00185453"/>
    <w:rsid w:val="001937BC"/>
    <w:rsid w:val="001C0E9C"/>
    <w:rsid w:val="001E261B"/>
    <w:rsid w:val="001F4ACA"/>
    <w:rsid w:val="001F6B00"/>
    <w:rsid w:val="002067FC"/>
    <w:rsid w:val="0021477F"/>
    <w:rsid w:val="002178DB"/>
    <w:rsid w:val="0022056F"/>
    <w:rsid w:val="0022753A"/>
    <w:rsid w:val="002562CD"/>
    <w:rsid w:val="00270A4A"/>
    <w:rsid w:val="00272100"/>
    <w:rsid w:val="0027643A"/>
    <w:rsid w:val="00280BD9"/>
    <w:rsid w:val="002873C1"/>
    <w:rsid w:val="002A6E05"/>
    <w:rsid w:val="002C2E0A"/>
    <w:rsid w:val="002C53C2"/>
    <w:rsid w:val="002D3D5C"/>
    <w:rsid w:val="002E3741"/>
    <w:rsid w:val="002F2875"/>
    <w:rsid w:val="002F2C17"/>
    <w:rsid w:val="00303D79"/>
    <w:rsid w:val="0030794D"/>
    <w:rsid w:val="00323280"/>
    <w:rsid w:val="00330E59"/>
    <w:rsid w:val="003330BB"/>
    <w:rsid w:val="003337DA"/>
    <w:rsid w:val="00347B63"/>
    <w:rsid w:val="00355049"/>
    <w:rsid w:val="00371A2C"/>
    <w:rsid w:val="003A0E0F"/>
    <w:rsid w:val="003A2E2C"/>
    <w:rsid w:val="003B406F"/>
    <w:rsid w:val="003C1A75"/>
    <w:rsid w:val="003C1C62"/>
    <w:rsid w:val="003C59F6"/>
    <w:rsid w:val="003D29D8"/>
    <w:rsid w:val="003E058B"/>
    <w:rsid w:val="003E225C"/>
    <w:rsid w:val="003F364A"/>
    <w:rsid w:val="00404640"/>
    <w:rsid w:val="004207AC"/>
    <w:rsid w:val="00441095"/>
    <w:rsid w:val="004412E2"/>
    <w:rsid w:val="004760E9"/>
    <w:rsid w:val="00477E19"/>
    <w:rsid w:val="00496163"/>
    <w:rsid w:val="004963D5"/>
    <w:rsid w:val="004A00E4"/>
    <w:rsid w:val="004A3A4B"/>
    <w:rsid w:val="004B3565"/>
    <w:rsid w:val="004C1DD3"/>
    <w:rsid w:val="004C3534"/>
    <w:rsid w:val="004C7305"/>
    <w:rsid w:val="004F4DD4"/>
    <w:rsid w:val="004F4E8D"/>
    <w:rsid w:val="00501020"/>
    <w:rsid w:val="00505212"/>
    <w:rsid w:val="00510CDC"/>
    <w:rsid w:val="005225EF"/>
    <w:rsid w:val="00523C2B"/>
    <w:rsid w:val="005249AC"/>
    <w:rsid w:val="005279C5"/>
    <w:rsid w:val="00530ADA"/>
    <w:rsid w:val="00531F49"/>
    <w:rsid w:val="00534C72"/>
    <w:rsid w:val="00547122"/>
    <w:rsid w:val="00551701"/>
    <w:rsid w:val="00553893"/>
    <w:rsid w:val="005719A3"/>
    <w:rsid w:val="00576E4C"/>
    <w:rsid w:val="00580D62"/>
    <w:rsid w:val="00591A71"/>
    <w:rsid w:val="00597EF9"/>
    <w:rsid w:val="005B0B78"/>
    <w:rsid w:val="005F3FD4"/>
    <w:rsid w:val="006063FB"/>
    <w:rsid w:val="00624701"/>
    <w:rsid w:val="00633656"/>
    <w:rsid w:val="00634248"/>
    <w:rsid w:val="00660A4A"/>
    <w:rsid w:val="00662730"/>
    <w:rsid w:val="00677AD5"/>
    <w:rsid w:val="0068603F"/>
    <w:rsid w:val="006971F1"/>
    <w:rsid w:val="006A3E7D"/>
    <w:rsid w:val="006A5609"/>
    <w:rsid w:val="006B2022"/>
    <w:rsid w:val="006B20E9"/>
    <w:rsid w:val="006B28C1"/>
    <w:rsid w:val="006C7F14"/>
    <w:rsid w:val="006D46CA"/>
    <w:rsid w:val="006E4427"/>
    <w:rsid w:val="00700790"/>
    <w:rsid w:val="00703103"/>
    <w:rsid w:val="00707E9A"/>
    <w:rsid w:val="00714280"/>
    <w:rsid w:val="00726F4D"/>
    <w:rsid w:val="00731177"/>
    <w:rsid w:val="007319CF"/>
    <w:rsid w:val="00753405"/>
    <w:rsid w:val="007621D3"/>
    <w:rsid w:val="00764E25"/>
    <w:rsid w:val="007701B0"/>
    <w:rsid w:val="0077457F"/>
    <w:rsid w:val="007A110A"/>
    <w:rsid w:val="007A2D47"/>
    <w:rsid w:val="007C17B2"/>
    <w:rsid w:val="007F6B0C"/>
    <w:rsid w:val="0080253C"/>
    <w:rsid w:val="008340E3"/>
    <w:rsid w:val="0084445D"/>
    <w:rsid w:val="0084453F"/>
    <w:rsid w:val="00847744"/>
    <w:rsid w:val="008500C8"/>
    <w:rsid w:val="00863AEF"/>
    <w:rsid w:val="008726EE"/>
    <w:rsid w:val="008930C2"/>
    <w:rsid w:val="008A234B"/>
    <w:rsid w:val="008B0836"/>
    <w:rsid w:val="008C2916"/>
    <w:rsid w:val="008C6B80"/>
    <w:rsid w:val="008D0C53"/>
    <w:rsid w:val="008D294D"/>
    <w:rsid w:val="00912D1D"/>
    <w:rsid w:val="00916171"/>
    <w:rsid w:val="00926C80"/>
    <w:rsid w:val="00953475"/>
    <w:rsid w:val="0097179C"/>
    <w:rsid w:val="009B1E20"/>
    <w:rsid w:val="009B3F6D"/>
    <w:rsid w:val="009C3C07"/>
    <w:rsid w:val="009C60F1"/>
    <w:rsid w:val="009D038A"/>
    <w:rsid w:val="009D6669"/>
    <w:rsid w:val="00A05B4F"/>
    <w:rsid w:val="00A36776"/>
    <w:rsid w:val="00A417FC"/>
    <w:rsid w:val="00A46EDB"/>
    <w:rsid w:val="00A5130D"/>
    <w:rsid w:val="00A53951"/>
    <w:rsid w:val="00A55A76"/>
    <w:rsid w:val="00A57050"/>
    <w:rsid w:val="00A6664E"/>
    <w:rsid w:val="00A7020B"/>
    <w:rsid w:val="00A73258"/>
    <w:rsid w:val="00A7692F"/>
    <w:rsid w:val="00A854F9"/>
    <w:rsid w:val="00AB4D3B"/>
    <w:rsid w:val="00AB679F"/>
    <w:rsid w:val="00AC38D7"/>
    <w:rsid w:val="00AC42A3"/>
    <w:rsid w:val="00AD0250"/>
    <w:rsid w:val="00AE2579"/>
    <w:rsid w:val="00AE427B"/>
    <w:rsid w:val="00AE646E"/>
    <w:rsid w:val="00AE6AF8"/>
    <w:rsid w:val="00AF10E9"/>
    <w:rsid w:val="00AF6C50"/>
    <w:rsid w:val="00B04872"/>
    <w:rsid w:val="00B270FE"/>
    <w:rsid w:val="00B334D7"/>
    <w:rsid w:val="00B33E20"/>
    <w:rsid w:val="00B344B4"/>
    <w:rsid w:val="00B44BD0"/>
    <w:rsid w:val="00B51B31"/>
    <w:rsid w:val="00B51F29"/>
    <w:rsid w:val="00B55E66"/>
    <w:rsid w:val="00B61094"/>
    <w:rsid w:val="00B6648D"/>
    <w:rsid w:val="00B67FCB"/>
    <w:rsid w:val="00B807C3"/>
    <w:rsid w:val="00B83AE6"/>
    <w:rsid w:val="00BA1B97"/>
    <w:rsid w:val="00BA41F1"/>
    <w:rsid w:val="00BC2402"/>
    <w:rsid w:val="00BD78CF"/>
    <w:rsid w:val="00BE322B"/>
    <w:rsid w:val="00C03662"/>
    <w:rsid w:val="00C03717"/>
    <w:rsid w:val="00C05DF4"/>
    <w:rsid w:val="00C06583"/>
    <w:rsid w:val="00C07A13"/>
    <w:rsid w:val="00C17711"/>
    <w:rsid w:val="00C21DA0"/>
    <w:rsid w:val="00C234A3"/>
    <w:rsid w:val="00C23C72"/>
    <w:rsid w:val="00C26AD8"/>
    <w:rsid w:val="00C458DB"/>
    <w:rsid w:val="00C517A5"/>
    <w:rsid w:val="00C55A73"/>
    <w:rsid w:val="00C5788C"/>
    <w:rsid w:val="00C6309A"/>
    <w:rsid w:val="00C87C7E"/>
    <w:rsid w:val="00C93906"/>
    <w:rsid w:val="00CB5D9D"/>
    <w:rsid w:val="00CD5AD4"/>
    <w:rsid w:val="00CF1C15"/>
    <w:rsid w:val="00CF2CB9"/>
    <w:rsid w:val="00D04B91"/>
    <w:rsid w:val="00D06BA9"/>
    <w:rsid w:val="00D1063A"/>
    <w:rsid w:val="00D10D6F"/>
    <w:rsid w:val="00D11720"/>
    <w:rsid w:val="00D15831"/>
    <w:rsid w:val="00D25B2F"/>
    <w:rsid w:val="00D61CF2"/>
    <w:rsid w:val="00D9698B"/>
    <w:rsid w:val="00DA5100"/>
    <w:rsid w:val="00DA7C10"/>
    <w:rsid w:val="00DB5A29"/>
    <w:rsid w:val="00DC33F5"/>
    <w:rsid w:val="00DC4C83"/>
    <w:rsid w:val="00DC4F80"/>
    <w:rsid w:val="00DC5214"/>
    <w:rsid w:val="00DE57B7"/>
    <w:rsid w:val="00E00B30"/>
    <w:rsid w:val="00E00C38"/>
    <w:rsid w:val="00E073DD"/>
    <w:rsid w:val="00E10425"/>
    <w:rsid w:val="00E1573D"/>
    <w:rsid w:val="00E2111E"/>
    <w:rsid w:val="00E428BC"/>
    <w:rsid w:val="00E440FD"/>
    <w:rsid w:val="00E61F02"/>
    <w:rsid w:val="00E6325B"/>
    <w:rsid w:val="00E64504"/>
    <w:rsid w:val="00E65A3F"/>
    <w:rsid w:val="00E67BAD"/>
    <w:rsid w:val="00E90F2D"/>
    <w:rsid w:val="00EA06AC"/>
    <w:rsid w:val="00EA5733"/>
    <w:rsid w:val="00EB08C1"/>
    <w:rsid w:val="00EB7C34"/>
    <w:rsid w:val="00EC0D9A"/>
    <w:rsid w:val="00EC79BF"/>
    <w:rsid w:val="00F01114"/>
    <w:rsid w:val="00F01181"/>
    <w:rsid w:val="00F06389"/>
    <w:rsid w:val="00F14A82"/>
    <w:rsid w:val="00F33A1A"/>
    <w:rsid w:val="00F34114"/>
    <w:rsid w:val="00F62F08"/>
    <w:rsid w:val="00F74E1E"/>
    <w:rsid w:val="00F75982"/>
    <w:rsid w:val="00F90688"/>
    <w:rsid w:val="00FB0637"/>
    <w:rsid w:val="00FC2730"/>
    <w:rsid w:val="00FD41F0"/>
    <w:rsid w:val="00FD7ABF"/>
    <w:rsid w:val="00FE26FD"/>
    <w:rsid w:val="00FE628B"/>
    <w:rsid w:val="00FE6417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5E473605"/>
  <w15:docId w15:val="{7CB3012A-9697-40E8-A695-D88645F8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1854"/>
    <w:rPr>
      <w:rFonts w:ascii="Times New Roman" w:hAnsi="Times New Roman" w:cs="Times New Roman"/>
      <w:sz w:val="24"/>
      <w:szCs w:val="20"/>
      <w:lang w:val="en-AU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Arial Black" w:hAnsi="Arial Black" w:cs="Arial"/>
      <w:b/>
      <w:szCs w:val="22"/>
      <w:lang w:val="sl-SI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i/>
      <w:szCs w:val="22"/>
      <w:lang w:val="sl-SI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szCs w:val="22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b/>
      <w:szCs w:val="22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rFonts w:ascii="Arial" w:hAnsi="Arial" w:cs="Arial"/>
      <w:sz w:val="22"/>
      <w:szCs w:val="22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rFonts w:cs="Arial"/>
      <w:i/>
      <w:sz w:val="22"/>
      <w:szCs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  <w:sz w:val="20"/>
      <w:szCs w:val="22"/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  <w:sz w:val="20"/>
      <w:szCs w:val="22"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b/>
      <w:i/>
      <w:sz w:val="18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  <w:lang w:val="sl-SI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360"/>
      </w:tabs>
      <w:jc w:val="both"/>
    </w:pPr>
    <w:rPr>
      <w:rFonts w:cs="Arial"/>
      <w:szCs w:val="22"/>
      <w:lang w:val="sl-SI"/>
    </w:rPr>
  </w:style>
  <w:style w:type="paragraph" w:styleId="BodyTextIndent">
    <w:name w:val="Body Text Indent"/>
    <w:basedOn w:val="Normal"/>
    <w:pPr>
      <w:keepLines/>
      <w:jc w:val="both"/>
      <w:outlineLvl w:val="0"/>
    </w:pPr>
    <w:rPr>
      <w:rFonts w:ascii="Arial" w:hAnsi="Arial" w:cs="Arial"/>
      <w:sz w:val="22"/>
      <w:szCs w:val="22"/>
      <w:lang w:val="sl-SI"/>
    </w:rPr>
  </w:style>
  <w:style w:type="paragraph" w:styleId="PlainText">
    <w:name w:val="Plain Text"/>
    <w:basedOn w:val="Normal"/>
    <w:pPr>
      <w:numPr>
        <w:numId w:val="1"/>
      </w:numPr>
    </w:pPr>
    <w:rPr>
      <w:rFonts w:ascii="Courier New" w:hAnsi="Courier New" w:cs="Arial"/>
      <w:sz w:val="20"/>
      <w:szCs w:val="22"/>
      <w:lang w:val="sl-SI"/>
    </w:rPr>
  </w:style>
  <w:style w:type="paragraph" w:styleId="BodyText3">
    <w:name w:val="Body Text 3"/>
    <w:basedOn w:val="Normal"/>
    <w:pPr>
      <w:keepNext/>
      <w:keepLines/>
      <w:spacing w:line="240" w:lineRule="atLeast"/>
      <w:jc w:val="both"/>
    </w:pPr>
    <w:rPr>
      <w:rFonts w:ascii="Arial" w:hAnsi="Arial" w:cs="Arial"/>
      <w:b/>
      <w:sz w:val="22"/>
      <w:szCs w:val="22"/>
      <w:lang w:val="sl-SI"/>
    </w:rPr>
  </w:style>
  <w:style w:type="paragraph" w:styleId="BalloonText">
    <w:name w:val="Balloon Text"/>
    <w:basedOn w:val="Normal"/>
    <w:semiHidden/>
    <w:rsid w:val="00B55E6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05DF4"/>
    <w:pPr>
      <w:ind w:left="720"/>
      <w:contextualSpacing/>
    </w:pPr>
    <w:rPr>
      <w:rFonts w:ascii="Arial" w:hAnsi="Arial" w:cs="Arial"/>
      <w:sz w:val="22"/>
      <w:szCs w:val="22"/>
      <w:lang w:val="sl-SI"/>
    </w:rPr>
  </w:style>
  <w:style w:type="paragraph" w:customStyle="1" w:styleId="alineazaodstavkom">
    <w:name w:val="alineazaodstavkom"/>
    <w:basedOn w:val="Normal"/>
    <w:rsid w:val="007A2D47"/>
    <w:pPr>
      <w:spacing w:before="100" w:beforeAutospacing="1" w:after="100" w:afterAutospacing="1"/>
    </w:pPr>
    <w:rPr>
      <w:szCs w:val="24"/>
      <w:lang w:val="sl-SI"/>
    </w:rPr>
  </w:style>
  <w:style w:type="paragraph" w:styleId="NormalWeb">
    <w:name w:val="Normal (Web)"/>
    <w:basedOn w:val="Normal"/>
    <w:uiPriority w:val="99"/>
    <w:unhideWhenUsed/>
    <w:rsid w:val="00DE57B7"/>
    <w:pPr>
      <w:spacing w:before="100" w:beforeAutospacing="1" w:after="100" w:afterAutospacing="1"/>
    </w:pPr>
    <w:rPr>
      <w:szCs w:val="24"/>
      <w:lang w:val="en-US" w:eastAsia="en-US"/>
    </w:rPr>
  </w:style>
  <w:style w:type="paragraph" w:customStyle="1" w:styleId="z1qcye">
    <w:name w:val="z1qcye"/>
    <w:basedOn w:val="Normal"/>
    <w:rsid w:val="00270A4A"/>
    <w:pPr>
      <w:spacing w:before="100" w:beforeAutospacing="1" w:after="100" w:afterAutospacing="1"/>
    </w:pPr>
    <w:rPr>
      <w:szCs w:val="24"/>
      <w:lang w:val="en-SI" w:eastAsia="en-SI"/>
    </w:rPr>
  </w:style>
  <w:style w:type="character" w:customStyle="1" w:styleId="t286pc">
    <w:name w:val="t286pc"/>
    <w:basedOn w:val="DefaultParagraphFont"/>
    <w:rsid w:val="00270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1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07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71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74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jazg\AppData\Local\Microsoft\Windows\Temporary%20Internet%20Files\Content.Outlook\Q03O24CF\Enotna%20predloga%20OV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466D32-28AD-4FEE-A01B-AB13F4AD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</Template>
  <TotalTime>13</TotalTime>
  <Pages>1</Pages>
  <Words>162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</vt:lpstr>
      <vt:lpstr>Štev</vt:lpstr>
    </vt:vector>
  </TitlesOfParts>
  <Company>Občina Vodice</Company>
  <LinksUpToDate>false</LinksUpToDate>
  <CharactersWithSpaces>1153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Aleksandra Plevel</dc:creator>
  <cp:lastModifiedBy>Tina Vrhovec</cp:lastModifiedBy>
  <cp:revision>4</cp:revision>
  <cp:lastPrinted>2026-07-02T06:25:00Z</cp:lastPrinted>
  <dcterms:created xsi:type="dcterms:W3CDTF">2026-07-06T08:18:00Z</dcterms:created>
  <dcterms:modified xsi:type="dcterms:W3CDTF">2026-07-06T09:29:00Z</dcterms:modified>
</cp:coreProperties>
</file>